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E460E" w14:textId="77777777" w:rsidR="00337F82" w:rsidRDefault="00337F82" w:rsidP="00337F82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Thomas KYNSTON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0B2564A" w14:textId="77777777" w:rsidR="00337F82" w:rsidRDefault="00337F82" w:rsidP="00337F82">
      <w:pPr>
        <w:pStyle w:val="NoSpacing"/>
        <w:rPr>
          <w:rFonts w:eastAsia="Times New Roman" w:cs="Times New Roman"/>
          <w:szCs w:val="24"/>
        </w:rPr>
      </w:pPr>
    </w:p>
    <w:p w14:paraId="74A50822" w14:textId="77777777" w:rsidR="00337F82" w:rsidRDefault="00337F82" w:rsidP="00337F82">
      <w:pPr>
        <w:pStyle w:val="NoSpacing"/>
        <w:rPr>
          <w:rFonts w:eastAsia="Times New Roman" w:cs="Times New Roman"/>
          <w:szCs w:val="24"/>
        </w:rPr>
      </w:pPr>
    </w:p>
    <w:p w14:paraId="7A35E37A" w14:textId="77777777" w:rsidR="00337F82" w:rsidRDefault="00337F82" w:rsidP="00337F8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Faringdon</w:t>
      </w:r>
      <w:proofErr w:type="spellEnd"/>
      <w:r>
        <w:rPr>
          <w:rFonts w:eastAsia="Times New Roman" w:cs="Times New Roman"/>
          <w:szCs w:val="24"/>
        </w:rPr>
        <w:t xml:space="preserve">, </w:t>
      </w:r>
    </w:p>
    <w:p w14:paraId="0064CB84" w14:textId="77777777" w:rsidR="00337F82" w:rsidRDefault="00337F82" w:rsidP="00337F8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Berkshire, into his landholdings.</w:t>
      </w:r>
    </w:p>
    <w:p w14:paraId="35E034BC" w14:textId="77777777" w:rsidR="00337F82" w:rsidRDefault="00337F82" w:rsidP="00337F8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553E976" w14:textId="77777777" w:rsidR="00337F82" w:rsidRDefault="00337F82" w:rsidP="00337F8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p.95)</w:t>
      </w:r>
    </w:p>
    <w:p w14:paraId="2F3041F0" w14:textId="77777777" w:rsidR="00337F82" w:rsidRDefault="00337F82" w:rsidP="00337F82">
      <w:pPr>
        <w:pStyle w:val="NoSpacing"/>
        <w:rPr>
          <w:rFonts w:eastAsia="Times New Roman" w:cs="Times New Roman"/>
          <w:szCs w:val="24"/>
        </w:rPr>
      </w:pPr>
    </w:p>
    <w:p w14:paraId="695E6795" w14:textId="77777777" w:rsidR="00337F82" w:rsidRDefault="00337F82" w:rsidP="00337F82">
      <w:pPr>
        <w:pStyle w:val="NoSpacing"/>
        <w:rPr>
          <w:rFonts w:eastAsia="Times New Roman" w:cs="Times New Roman"/>
          <w:szCs w:val="24"/>
        </w:rPr>
      </w:pPr>
    </w:p>
    <w:p w14:paraId="65B89F56" w14:textId="77777777" w:rsidR="00337F82" w:rsidRDefault="00337F82" w:rsidP="00337F8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July 2023</w:t>
      </w:r>
    </w:p>
    <w:p w14:paraId="077D8380" w14:textId="76C588C5" w:rsidR="00A02518" w:rsidRPr="00337F82" w:rsidRDefault="00A02518" w:rsidP="00A02518">
      <w:pPr>
        <w:pStyle w:val="NoSpacing"/>
        <w:rPr>
          <w:rFonts w:cs="Times New Roman"/>
          <w:szCs w:val="24"/>
        </w:rPr>
      </w:pPr>
    </w:p>
    <w:sectPr w:rsidR="00A02518" w:rsidRPr="00337F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FAC7C" w14:textId="77777777" w:rsidR="006B570C" w:rsidRDefault="006B570C" w:rsidP="009139A6">
      <w:r>
        <w:separator/>
      </w:r>
    </w:p>
  </w:endnote>
  <w:endnote w:type="continuationSeparator" w:id="0">
    <w:p w14:paraId="2775C584" w14:textId="77777777" w:rsidR="006B570C" w:rsidRDefault="006B57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8C3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D1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88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B2E26" w14:textId="77777777" w:rsidR="006B570C" w:rsidRDefault="006B570C" w:rsidP="009139A6">
      <w:r>
        <w:separator/>
      </w:r>
    </w:p>
  </w:footnote>
  <w:footnote w:type="continuationSeparator" w:id="0">
    <w:p w14:paraId="4ED3F9D4" w14:textId="77777777" w:rsidR="006B570C" w:rsidRDefault="006B57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7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BBF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EC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70C"/>
    <w:rsid w:val="000666E0"/>
    <w:rsid w:val="002510B7"/>
    <w:rsid w:val="00337F82"/>
    <w:rsid w:val="003B6941"/>
    <w:rsid w:val="005C130B"/>
    <w:rsid w:val="006B570C"/>
    <w:rsid w:val="00826F5C"/>
    <w:rsid w:val="009139A6"/>
    <w:rsid w:val="009448BB"/>
    <w:rsid w:val="00947624"/>
    <w:rsid w:val="00A02518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5B929"/>
  <w15:chartTrackingRefBased/>
  <w15:docId w15:val="{F92AC10D-BA68-4F7C-9DB3-6D1424A8A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2023-07-10T19:07:00Z</dcterms:created>
  <dcterms:modified xsi:type="dcterms:W3CDTF">2023-07-10T19:54:00Z</dcterms:modified>
</cp:coreProperties>
</file>